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16954" w14:textId="77777777" w:rsidR="005F3D66" w:rsidRPr="00FD1E72" w:rsidRDefault="005F3D66" w:rsidP="005F3D66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Thomas de CRATHORNE</w:t>
      </w:r>
      <w:r>
        <w:rPr>
          <w:rFonts w:cs="Times New Roman"/>
        </w:rPr>
        <w:t xml:space="preserve">        </w:t>
      </w:r>
      <w:r w:rsidRPr="00FD1E72">
        <w:rPr>
          <w:rFonts w:cs="Times New Roman"/>
        </w:rPr>
        <w:t>(fl.1415)</w:t>
      </w:r>
    </w:p>
    <w:p w14:paraId="5C829654" w14:textId="77777777" w:rsidR="005F3D66" w:rsidRPr="00FD1E72" w:rsidRDefault="005F3D66" w:rsidP="005F3D66">
      <w:pPr>
        <w:pStyle w:val="NoSpacing"/>
        <w:rPr>
          <w:rFonts w:cs="Times New Roman"/>
        </w:rPr>
      </w:pPr>
    </w:p>
    <w:p w14:paraId="18CDF40D" w14:textId="77777777" w:rsidR="005F3D66" w:rsidRPr="00FD1E72" w:rsidRDefault="005F3D66" w:rsidP="005F3D66">
      <w:pPr>
        <w:pStyle w:val="NoSpacing"/>
        <w:rPr>
          <w:rFonts w:cs="Times New Roman"/>
        </w:rPr>
      </w:pPr>
    </w:p>
    <w:p w14:paraId="301860E7" w14:textId="77777777" w:rsidR="005F3D66" w:rsidRPr="00FD1E72" w:rsidRDefault="005F3D66" w:rsidP="005F3D66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the North Riding of</w:t>
      </w:r>
    </w:p>
    <w:p w14:paraId="324A5104" w14:textId="77777777" w:rsidR="005F3D66" w:rsidRPr="00FD1E72" w:rsidRDefault="005F3D66" w:rsidP="005F3D66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</w:r>
      <w:r>
        <w:rPr>
          <w:rFonts w:cs="Times New Roman"/>
        </w:rPr>
        <w:t xml:space="preserve">Yorkshire, except York, </w:t>
      </w:r>
      <w:r w:rsidRPr="00FD1E72">
        <w:rPr>
          <w:rFonts w:cs="Times New Roman"/>
        </w:rPr>
        <w:t xml:space="preserve">the taxes of two fifteenths and two tenths granted to </w:t>
      </w:r>
    </w:p>
    <w:p w14:paraId="6812CAC9" w14:textId="77777777" w:rsidR="005F3D66" w:rsidRPr="00FD1E72" w:rsidRDefault="005F3D66" w:rsidP="005F3D66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33FA7409" w14:textId="77777777" w:rsidR="005F3D66" w:rsidRDefault="005F3D66" w:rsidP="005F3D66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2A425024" w14:textId="77777777" w:rsidR="005F3D66" w:rsidRDefault="005F3D66" w:rsidP="005F3D66">
      <w:pPr>
        <w:pStyle w:val="NoSpacing"/>
        <w:rPr>
          <w:rFonts w:cs="Times New Roman"/>
        </w:rPr>
      </w:pPr>
    </w:p>
    <w:p w14:paraId="4D094ADF" w14:textId="77777777" w:rsidR="005F3D66" w:rsidRDefault="005F3D66" w:rsidP="005F3D66">
      <w:pPr>
        <w:pStyle w:val="NoSpacing"/>
        <w:rPr>
          <w:rFonts w:cs="Times New Roman"/>
        </w:rPr>
      </w:pPr>
    </w:p>
    <w:p w14:paraId="788A2606" w14:textId="77777777" w:rsidR="005F3D66" w:rsidRDefault="005F3D66" w:rsidP="005F3D66">
      <w:pPr>
        <w:pStyle w:val="NoSpacing"/>
        <w:rPr>
          <w:rFonts w:cs="Times New Roman"/>
        </w:rPr>
      </w:pPr>
      <w:r>
        <w:rPr>
          <w:rFonts w:cs="Times New Roman"/>
        </w:rPr>
        <w:t>10 June 2025</w:t>
      </w:r>
    </w:p>
    <w:p w14:paraId="08B33C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10F1B" w14:textId="77777777" w:rsidR="005F3D66" w:rsidRDefault="005F3D66" w:rsidP="009139A6">
      <w:r>
        <w:separator/>
      </w:r>
    </w:p>
  </w:endnote>
  <w:endnote w:type="continuationSeparator" w:id="0">
    <w:p w14:paraId="522F626B" w14:textId="77777777" w:rsidR="005F3D66" w:rsidRDefault="005F3D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52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77A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B5C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7B546" w14:textId="77777777" w:rsidR="005F3D66" w:rsidRDefault="005F3D66" w:rsidP="009139A6">
      <w:r>
        <w:separator/>
      </w:r>
    </w:p>
  </w:footnote>
  <w:footnote w:type="continuationSeparator" w:id="0">
    <w:p w14:paraId="5EFD282E" w14:textId="77777777" w:rsidR="005F3D66" w:rsidRDefault="005F3D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C70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69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9F9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D6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5F3D66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76D4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89B9A"/>
  <w15:chartTrackingRefBased/>
  <w15:docId w15:val="{069C323D-FB58-4781-B141-5CF0B9DC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2025-06-10T14:24:00Z</dcterms:created>
  <dcterms:modified xsi:type="dcterms:W3CDTF">2025-06-10T14:25:00Z</dcterms:modified>
</cp:coreProperties>
</file>